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9A783" w14:textId="77777777" w:rsidR="00C22276" w:rsidRDefault="00C22276" w:rsidP="00C22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5DC40A8" w14:textId="77777777" w:rsidR="00C22276" w:rsidRDefault="00C22276" w:rsidP="00C22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DA92E5E" w14:textId="77777777" w:rsidR="00C22276" w:rsidRDefault="00C22276" w:rsidP="00C22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64B4F9" w14:textId="77777777" w:rsidR="00C22276" w:rsidRDefault="00C22276" w:rsidP="00C22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7F92B8" w14:textId="77777777" w:rsidR="00C22276" w:rsidRDefault="00C22276" w:rsidP="00C22276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12C63A7" w14:textId="77777777" w:rsidR="00C22276" w:rsidRDefault="00C22276" w:rsidP="00C2227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EF7CA18" w14:textId="77777777" w:rsidR="00C22276" w:rsidRDefault="00C22276" w:rsidP="00C2227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310DF0D" w14:textId="77777777" w:rsidR="00C22276" w:rsidRDefault="00C22276" w:rsidP="00C22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49B198" w14:textId="77777777" w:rsidR="00C22276" w:rsidRDefault="00C22276" w:rsidP="00C22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2ECCB8" w14:textId="77777777" w:rsidR="00C22276" w:rsidRDefault="00C22276" w:rsidP="00C22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6C490DD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04C10" w14:textId="77777777" w:rsidR="00C22276" w:rsidRDefault="00C22276" w:rsidP="009139A6">
      <w:r>
        <w:separator/>
      </w:r>
    </w:p>
  </w:endnote>
  <w:endnote w:type="continuationSeparator" w:id="0">
    <w:p w14:paraId="49973BF6" w14:textId="77777777" w:rsidR="00C22276" w:rsidRDefault="00C222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71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D68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B9B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4CBEB" w14:textId="77777777" w:rsidR="00C22276" w:rsidRDefault="00C22276" w:rsidP="009139A6">
      <w:r>
        <w:separator/>
      </w:r>
    </w:p>
  </w:footnote>
  <w:footnote w:type="continuationSeparator" w:id="0">
    <w:p w14:paraId="102DEF77" w14:textId="77777777" w:rsidR="00C22276" w:rsidRDefault="00C222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AB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A9A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949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27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227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70781"/>
  <w15:chartTrackingRefBased/>
  <w15:docId w15:val="{7529E2D7-AA4D-4632-BDED-01F83E52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2022-03-18T17:12:00Z</dcterms:created>
  <dcterms:modified xsi:type="dcterms:W3CDTF">2022-03-18T17:12:00Z</dcterms:modified>
</cp:coreProperties>
</file>